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96F27" w14:textId="77777777" w:rsidR="003E49EC" w:rsidRDefault="00D14B56" w:rsidP="003E49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de WIKELAY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E49EC">
        <w:rPr>
          <w:rFonts w:ascii="Times New Roman" w:hAnsi="Times New Roman" w:cs="Times New Roman"/>
          <w:sz w:val="24"/>
          <w:szCs w:val="24"/>
        </w:rPr>
        <w:t>(fl.1400)</w:t>
      </w:r>
    </w:p>
    <w:p w14:paraId="1D4A1D5C" w14:textId="77777777" w:rsidR="003E49EC" w:rsidRDefault="003E49EC" w:rsidP="003E49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55255E" w14:textId="77777777" w:rsidR="003E49EC" w:rsidRDefault="003E49EC" w:rsidP="003E49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8763E9" w14:textId="77777777" w:rsidR="003E49EC" w:rsidRDefault="003E49EC" w:rsidP="003E49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Mar.1400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Denton, </w:t>
      </w:r>
    </w:p>
    <w:p w14:paraId="2510B68A" w14:textId="77777777" w:rsidR="003E49EC" w:rsidRDefault="003E49EC" w:rsidP="003E49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Yorkshire, into lands of Sir Bernard Brocas(q.v.).</w:t>
      </w:r>
    </w:p>
    <w:p w14:paraId="0D379E42" w14:textId="2CA4898A" w:rsidR="003E49EC" w:rsidRDefault="003E49EC" w:rsidP="003E49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D50F75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eCIPM 18-46)</w:t>
      </w:r>
    </w:p>
    <w:p w14:paraId="2C23B0A0" w14:textId="77777777" w:rsidR="00D658FE" w:rsidRDefault="00D658FE" w:rsidP="00D658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Jun.</w:t>
      </w:r>
      <w:r>
        <w:rPr>
          <w:rFonts w:ascii="Times New Roman" w:hAnsi="Times New Roman" w:cs="Times New Roman"/>
          <w:sz w:val="24"/>
          <w:szCs w:val="24"/>
        </w:rPr>
        <w:tab/>
        <w:t>1400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plenius certiorari held in Denton, Yorkshire,</w:t>
      </w:r>
    </w:p>
    <w:p w14:paraId="703BAB03" w14:textId="77777777" w:rsidR="00D658FE" w:rsidRDefault="00D658FE" w:rsidP="00D658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Sir Bernard Brocas(q.v.).</w:t>
      </w:r>
    </w:p>
    <w:p w14:paraId="3F3D4242" w14:textId="3C1C7778" w:rsidR="00D658FE" w:rsidRDefault="00D658FE" w:rsidP="00D658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18-47)</w:t>
      </w:r>
    </w:p>
    <w:p w14:paraId="29BF0073" w14:textId="77777777" w:rsidR="003E49EC" w:rsidRDefault="003E49EC" w:rsidP="003E49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8117A4" w14:textId="77777777" w:rsidR="003E49EC" w:rsidRDefault="003E49EC" w:rsidP="003E49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74BC94" w14:textId="3E65F05E" w:rsidR="003E49EC" w:rsidRDefault="003E49EC" w:rsidP="003E49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January 2022 </w:t>
      </w:r>
    </w:p>
    <w:p w14:paraId="67C30D07" w14:textId="686FE97C" w:rsidR="00D658FE" w:rsidRPr="00952869" w:rsidRDefault="00D658FE" w:rsidP="003E49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February 2023</w:t>
      </w:r>
    </w:p>
    <w:p w14:paraId="7B5E8726" w14:textId="377356FA" w:rsidR="00D14B56" w:rsidRPr="00952869" w:rsidRDefault="00D14B56" w:rsidP="003E49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6B2015" w14:textId="7473A5C7" w:rsidR="00BA00AB" w:rsidRPr="00D14B56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14B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41E6F" w14:textId="77777777" w:rsidR="00871C1D" w:rsidRDefault="00871C1D" w:rsidP="009139A6">
      <w:r>
        <w:separator/>
      </w:r>
    </w:p>
  </w:endnote>
  <w:endnote w:type="continuationSeparator" w:id="0">
    <w:p w14:paraId="18A8218E" w14:textId="77777777" w:rsidR="00871C1D" w:rsidRDefault="00871C1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A36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A5B0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002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EB4D2" w14:textId="77777777" w:rsidR="00871C1D" w:rsidRDefault="00871C1D" w:rsidP="009139A6">
      <w:r>
        <w:separator/>
      </w:r>
    </w:p>
  </w:footnote>
  <w:footnote w:type="continuationSeparator" w:id="0">
    <w:p w14:paraId="6DA66FAE" w14:textId="77777777" w:rsidR="00871C1D" w:rsidRDefault="00871C1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C72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49FF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E53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B56"/>
    <w:rsid w:val="000666E0"/>
    <w:rsid w:val="002510B7"/>
    <w:rsid w:val="003E49EC"/>
    <w:rsid w:val="005C130B"/>
    <w:rsid w:val="00826F5C"/>
    <w:rsid w:val="00871C1D"/>
    <w:rsid w:val="009139A6"/>
    <w:rsid w:val="009448BB"/>
    <w:rsid w:val="00A3176C"/>
    <w:rsid w:val="00AE65F8"/>
    <w:rsid w:val="00BA00AB"/>
    <w:rsid w:val="00CB4ED9"/>
    <w:rsid w:val="00D14B56"/>
    <w:rsid w:val="00D658FE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40A25"/>
  <w15:chartTrackingRefBased/>
  <w15:docId w15:val="{2C795E56-12B1-4722-8DA6-1ABA0129F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14B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2022-01-03T20:40:00Z</dcterms:created>
  <dcterms:modified xsi:type="dcterms:W3CDTF">2023-02-02T15:19:00Z</dcterms:modified>
</cp:coreProperties>
</file>